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DC7E7B" w:rsidRDefault="00A1497A" w:rsidP="00CB7813">
      <w:pPr>
        <w:jc w:val="right"/>
        <w:rPr>
          <w:rFonts w:ascii="Arial" w:hAnsi="Arial"/>
          <w:sz w:val="2"/>
          <w:szCs w:val="2"/>
          <w:lang w:val="de-AT"/>
        </w:rPr>
      </w:pPr>
    </w:p>
    <w:p w14:paraId="01A2012A" w14:textId="42C40F24" w:rsidR="00440F07" w:rsidRPr="00DC7E7B" w:rsidRDefault="00E95D2B" w:rsidP="00CB7813">
      <w:pPr>
        <w:jc w:val="right"/>
        <w:rPr>
          <w:rFonts w:ascii="Arial" w:hAnsi="Arial"/>
          <w:sz w:val="36"/>
          <w:szCs w:val="36"/>
          <w:lang w:val="de-AT"/>
        </w:rPr>
      </w:pPr>
      <w:r w:rsidRPr="00DC7E7B">
        <w:rPr>
          <w:rFonts w:ascii="Arial" w:hAnsi="Arial"/>
          <w:bCs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DC7E7B">
        <w:rPr>
          <w:rFonts w:ascii="Arial" w:hAnsi="Arial"/>
          <w:sz w:val="36"/>
          <w:szCs w:val="36"/>
          <w:lang w:val="de-AT"/>
        </w:rPr>
        <w:t>{{report-title}}</w:t>
      </w:r>
    </w:p>
    <w:p w14:paraId="60A31658" w14:textId="77777777" w:rsidR="00CB7813" w:rsidRPr="00DC7E7B" w:rsidRDefault="00CB7813" w:rsidP="00CB7813">
      <w:pPr>
        <w:jc w:val="right"/>
        <w:rPr>
          <w:rFonts w:ascii="Arial" w:hAnsi="Arial"/>
          <w:sz w:val="21"/>
          <w:szCs w:val="21"/>
          <w:lang w:val="de-AT"/>
        </w:rPr>
      </w:pPr>
    </w:p>
    <w:p w14:paraId="3B991CEC" w14:textId="77777777" w:rsidR="00EF1596" w:rsidRPr="00DC7E7B" w:rsidRDefault="00EF1596" w:rsidP="003D7CA2">
      <w:pPr>
        <w:rPr>
          <w:rFonts w:ascii="Arial" w:hAnsi="Arial"/>
          <w:sz w:val="20"/>
          <w:szCs w:val="20"/>
          <w:lang w:val="de-AT"/>
        </w:rPr>
      </w:pPr>
      <w:r w:rsidRPr="00DC7E7B">
        <w:rPr>
          <w:rFonts w:ascii="Arial" w:hAnsi="Arial"/>
          <w:noProof/>
          <w:sz w:val="20"/>
          <w:szCs w:val="20"/>
          <w:lang w:val="de-AT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DC7E7B" w:rsidRDefault="00EF1596" w:rsidP="003D7CA2">
      <w:pPr>
        <w:rPr>
          <w:rFonts w:ascii="Arial" w:hAnsi="Arial"/>
          <w:sz w:val="20"/>
          <w:szCs w:val="20"/>
          <w:lang w:val="de-AT"/>
        </w:rPr>
      </w:pPr>
    </w:p>
    <w:p w14:paraId="41716C7F" w14:textId="7BF763B8" w:rsidR="00053A97" w:rsidRPr="00DC7E7B" w:rsidRDefault="00020D5A" w:rsidP="003D7CA2">
      <w:pPr>
        <w:rPr>
          <w:rFonts w:ascii="Arial" w:hAnsi="Arial"/>
          <w:sz w:val="20"/>
          <w:szCs w:val="20"/>
          <w:lang w:val="de-AT"/>
        </w:rPr>
      </w:pPr>
      <w:r w:rsidRPr="00DC7E7B">
        <w:rPr>
          <w:rFonts w:ascii="Arial" w:hAnsi="Arial"/>
          <w:sz w:val="21"/>
          <w:szCs w:val="21"/>
          <w:lang w:val="de-AT"/>
        </w:rPr>
        <w:t>Projekt: {{</w:t>
      </w:r>
      <w:proofErr w:type="spellStart"/>
      <w:r w:rsidRPr="00DC7E7B">
        <w:rPr>
          <w:rFonts w:ascii="Arial" w:hAnsi="Arial"/>
          <w:sz w:val="21"/>
          <w:szCs w:val="21"/>
          <w:lang w:val="de-AT"/>
        </w:rPr>
        <w:t>project</w:t>
      </w:r>
      <w:proofErr w:type="spellEnd"/>
      <w:r w:rsidRPr="00DC7E7B">
        <w:rPr>
          <w:rFonts w:ascii="Arial" w:hAnsi="Arial"/>
          <w:sz w:val="21"/>
          <w:szCs w:val="21"/>
          <w:lang w:val="de-AT"/>
        </w:rPr>
        <w:t>-name}}</w:t>
      </w:r>
    </w:p>
    <w:p w14:paraId="375C1669" w14:textId="3ABF9ADA" w:rsidR="00020D5A" w:rsidRPr="00DC7E7B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DC7E7B">
        <w:rPr>
          <w:rFonts w:ascii="Arial" w:hAnsi="Arial"/>
          <w:sz w:val="21"/>
          <w:szCs w:val="21"/>
          <w:lang w:val="de-AT"/>
        </w:rPr>
        <w:t>Berichtersteller: {{</w:t>
      </w:r>
      <w:proofErr w:type="spellStart"/>
      <w:r w:rsidRPr="00DC7E7B">
        <w:rPr>
          <w:rFonts w:ascii="Arial" w:hAnsi="Arial"/>
          <w:sz w:val="21"/>
          <w:szCs w:val="21"/>
          <w:lang w:val="de-AT"/>
        </w:rPr>
        <w:t>Author</w:t>
      </w:r>
      <w:proofErr w:type="spellEnd"/>
      <w:r w:rsidRPr="00DC7E7B">
        <w:rPr>
          <w:rFonts w:ascii="Arial" w:hAnsi="Arial"/>
          <w:sz w:val="21"/>
          <w:szCs w:val="21"/>
          <w:lang w:val="de-AT"/>
        </w:rPr>
        <w:t>}}</w:t>
      </w:r>
    </w:p>
    <w:p w14:paraId="0F6F342B" w14:textId="37558151" w:rsidR="00A805D0" w:rsidRPr="00DC7E7B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DC7E7B">
        <w:rPr>
          <w:rFonts w:ascii="Arial" w:hAnsi="Arial"/>
          <w:sz w:val="21"/>
          <w:szCs w:val="21"/>
          <w:lang w:val="de-AT"/>
        </w:rPr>
        <w:t>Datum: {{Today}}</w:t>
      </w:r>
    </w:p>
    <w:bookmarkStart w:id="0" w:name="_hw03ohb9j2h6"/>
    <w:bookmarkEnd w:id="0"/>
    <w:p w14:paraId="0D07E136" w14:textId="199EB9BE" w:rsidR="00BB7C94" w:rsidRPr="00DC7E7B" w:rsidRDefault="00E67539" w:rsidP="00BB7C94">
      <w:pPr>
        <w:spacing w:line="240" w:lineRule="auto"/>
        <w:rPr>
          <w:rFonts w:ascii="Arial" w:hAnsi="Arial"/>
          <w:lang w:val="de-DE"/>
        </w:rPr>
      </w:pPr>
      <w:r w:rsidRPr="00DC7E7B"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DC7E7B">
        <w:rPr>
          <w:rFonts w:ascii="Arial" w:hAnsi="Arial"/>
          <w:noProof/>
          <w:lang w:val="de-DE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DC7E7B">
        <w:rPr>
          <w:rFonts w:ascii="Arial" w:hAnsi="Arial"/>
          <w:lang w:val="de-DE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de-DE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  <w:lang w:val="en"/>
        </w:rPr>
      </w:sdtEndPr>
      <w:sdtContent>
        <w:p w14:paraId="02577D02" w14:textId="0ACF01D4" w:rsidR="008E5F99" w:rsidRPr="00DC7E7B" w:rsidRDefault="008E5F99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  <w:lang w:val="de-AT"/>
            </w:rPr>
          </w:pPr>
          <w:r w:rsidRPr="00DC7E7B">
            <w:rPr>
              <w:rFonts w:ascii="Arial" w:hAnsi="Arial" w:cs="Arial"/>
              <w:lang w:val="de-AT"/>
            </w:rPr>
            <w:t>Inhaltsverzeichnis</w:t>
          </w:r>
          <w:r w:rsidR="00E95D2B" w:rsidRPr="00DC7E7B">
            <w:rPr>
              <w:rFonts w:ascii="Arial" w:hAnsi="Arial" w:cs="Arial"/>
              <w:lang w:val="de-AT"/>
            </w:rPr>
            <w:tab/>
          </w:r>
        </w:p>
        <w:p w14:paraId="71636587" w14:textId="77777777" w:rsidR="00020D5A" w:rsidRPr="00DC7E7B" w:rsidRDefault="00501A10">
          <w:pPr>
            <w:pStyle w:val="Verzeichnis1"/>
            <w:tabs>
              <w:tab w:val="right" w:pos="9056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sz w:val="24"/>
              <w:szCs w:val="24"/>
              <w:lang w:val="de-AT" w:eastAsia="de-DE"/>
            </w:rPr>
          </w:pPr>
          <w:r w:rsidRPr="00DC7E7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begin"/>
          </w:r>
          <w:r w:rsidRPr="00DC7E7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DC7E7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separate"/>
          </w:r>
          <w:hyperlink w:anchor="_Toc58486804" w:history="1">
            <w:r w:rsidR="00020D5A" w:rsidRPr="00DC7E7B">
              <w:rPr>
                <w:rStyle w:val="Hyperlink"/>
                <w:rFonts w:ascii="Arial" w:hAnsi="Arial"/>
                <w:noProof/>
              </w:rPr>
              <w:t>Pin #{{pin-number}} – {{pin-title}}</w:t>
            </w:r>
            <w:r w:rsidR="00020D5A" w:rsidRPr="00DC7E7B">
              <w:rPr>
                <w:rFonts w:ascii="Arial" w:hAnsi="Arial"/>
                <w:noProof/>
                <w:webHidden/>
              </w:rPr>
              <w:tab/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DC7E7B">
              <w:rPr>
                <w:rFonts w:ascii="Arial" w:hAnsi="Arial"/>
                <w:noProof/>
                <w:webHidden/>
              </w:rPr>
              <w:instrText xml:space="preserve"> PAGEREF _Toc58486804 \h </w:instrText>
            </w:r>
            <w:r w:rsidR="00020D5A" w:rsidRPr="00DC7E7B">
              <w:rPr>
                <w:rFonts w:ascii="Arial" w:hAnsi="Arial"/>
                <w:noProof/>
                <w:webHidden/>
              </w:rPr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DC7E7B">
              <w:rPr>
                <w:rFonts w:ascii="Arial" w:hAnsi="Arial"/>
                <w:noProof/>
                <w:webHidden/>
              </w:rPr>
              <w:t>3</w:t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0D3AE7E8" w14:textId="77777777" w:rsidR="00020D5A" w:rsidRPr="00DC7E7B" w:rsidRDefault="00000000">
          <w:pPr>
            <w:pStyle w:val="Verzeichnis2"/>
            <w:tabs>
              <w:tab w:val="right" w:pos="9056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sz w:val="24"/>
              <w:szCs w:val="24"/>
              <w:lang w:val="de-AT" w:eastAsia="de-DE"/>
            </w:rPr>
          </w:pPr>
          <w:hyperlink w:anchor="_Toc58486805" w:history="1">
            <w:r w:rsidR="00020D5A" w:rsidRPr="00DC7E7B">
              <w:rPr>
                <w:rStyle w:val="Hyperlink"/>
                <w:rFonts w:ascii="Arial" w:hAnsi="Arial"/>
                <w:noProof/>
              </w:rPr>
              <w:t>Aufgabe #{{task-number}} {{task-title}}</w:t>
            </w:r>
            <w:r w:rsidR="00020D5A" w:rsidRPr="00DC7E7B">
              <w:rPr>
                <w:rFonts w:ascii="Arial" w:hAnsi="Arial"/>
                <w:noProof/>
                <w:webHidden/>
              </w:rPr>
              <w:tab/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DC7E7B">
              <w:rPr>
                <w:rFonts w:ascii="Arial" w:hAnsi="Arial"/>
                <w:noProof/>
                <w:webHidden/>
              </w:rPr>
              <w:instrText xml:space="preserve"> PAGEREF _Toc58486805 \h </w:instrText>
            </w:r>
            <w:r w:rsidR="00020D5A" w:rsidRPr="00DC7E7B">
              <w:rPr>
                <w:rFonts w:ascii="Arial" w:hAnsi="Arial"/>
                <w:noProof/>
                <w:webHidden/>
              </w:rPr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DC7E7B">
              <w:rPr>
                <w:rFonts w:ascii="Arial" w:hAnsi="Arial"/>
                <w:noProof/>
                <w:webHidden/>
              </w:rPr>
              <w:t>3</w:t>
            </w:r>
            <w:r w:rsidR="00020D5A" w:rsidRPr="00DC7E7B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77777777" w:rsidR="008E5F99" w:rsidRPr="00DC7E7B" w:rsidRDefault="00501A10" w:rsidP="00053A97">
          <w:pPr>
            <w:rPr>
              <w:rFonts w:ascii="Arial" w:hAnsi="Arial"/>
            </w:rPr>
          </w:pPr>
          <w:r w:rsidRPr="00DC7E7B">
            <w:rPr>
              <w:rFonts w:ascii="Arial" w:eastAsiaTheme="majorEastAsia" w:hAnsi="Arial"/>
              <w:b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3F0207FA" w14:textId="77777777" w:rsidR="008E5F99" w:rsidRPr="00DC7E7B" w:rsidRDefault="008E5F99">
      <w:pPr>
        <w:spacing w:line="240" w:lineRule="auto"/>
        <w:rPr>
          <w:rFonts w:ascii="Arial" w:hAnsi="Arial"/>
        </w:rPr>
      </w:pPr>
      <w:r w:rsidRPr="00DC7E7B">
        <w:rPr>
          <w:rFonts w:ascii="Arial" w:hAnsi="Arial"/>
        </w:rPr>
        <w:br w:type="page"/>
      </w:r>
    </w:p>
    <w:p w14:paraId="5A817FE3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3514183C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{{sort-by-plan}}</w:t>
      </w:r>
    </w:p>
    <w:p w14:paraId="5EF2776F" w14:textId="6AB98A3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{{plan-snippet-overview-a</w:t>
      </w:r>
      <w:r>
        <w:rPr>
          <w:rFonts w:ascii="Arial" w:hAnsi="Arial"/>
          <w:sz w:val="10"/>
          <w:szCs w:val="10"/>
          <w:lang w:val="en-US"/>
        </w:rPr>
        <w:t>4</w:t>
      </w:r>
      <w:r w:rsidRPr="00DC7E7B">
        <w:rPr>
          <w:rFonts w:ascii="Arial" w:hAnsi="Arial"/>
          <w:sz w:val="10"/>
          <w:szCs w:val="10"/>
          <w:lang w:val="en-US"/>
        </w:rPr>
        <w:t>}}</w:t>
      </w:r>
    </w:p>
    <w:p w14:paraId="16DCBBA9" w14:textId="77777777" w:rsidR="00DC7E7B" w:rsidRPr="00DC7E7B" w:rsidRDefault="00DC7E7B" w:rsidP="00DC7E7B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r w:rsidRPr="00DC7E7B">
        <w:rPr>
          <w:rFonts w:ascii="Arial" w:hAnsi="Arial" w:cs="Arial"/>
          <w:lang w:val="en-US"/>
        </w:rPr>
        <w:t>{{pin-sort-title}}</w:t>
      </w:r>
      <w:bookmarkEnd w:id="1"/>
      <w:bookmarkEnd w:id="2"/>
    </w:p>
    <w:p w14:paraId="2D18102C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DC7E7B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DC7E7B">
        <w:rPr>
          <w:rFonts w:ascii="Arial" w:hAnsi="Arial"/>
          <w:sz w:val="10"/>
          <w:szCs w:val="10"/>
          <w:lang w:val="en-US"/>
        </w:rPr>
        <w:t>}}</w:t>
      </w:r>
    </w:p>
    <w:p w14:paraId="0F31304B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{{pins}}</w:t>
      </w:r>
    </w:p>
    <w:p w14:paraId="6D166B96" w14:textId="77777777" w:rsidR="00DC7E7B" w:rsidRPr="00DC7E7B" w:rsidRDefault="00DC7E7B" w:rsidP="00DC7E7B">
      <w:pPr>
        <w:pStyle w:val="berschrift2"/>
        <w:rPr>
          <w:rFonts w:ascii="Arial" w:hAnsi="Arial"/>
          <w:lang w:val="en-US"/>
        </w:rPr>
      </w:pPr>
      <w:bookmarkStart w:id="3" w:name="_Toc509310938"/>
      <w:bookmarkStart w:id="4" w:name="_Toc515875245"/>
      <w:bookmarkStart w:id="5" w:name="_Toc58486804"/>
      <w:bookmarkStart w:id="6" w:name="_Toc68250573"/>
      <w:bookmarkStart w:id="7" w:name="_Toc94713310"/>
      <w:r w:rsidRPr="00DC7E7B">
        <w:rPr>
          <w:rFonts w:ascii="Arial" w:hAnsi="Arial"/>
          <w:lang w:val="en-US"/>
        </w:rPr>
        <w:t>Pin #{{pin-number}}</w:t>
      </w:r>
      <w:bookmarkEnd w:id="3"/>
      <w:r w:rsidRPr="00DC7E7B">
        <w:rPr>
          <w:rFonts w:ascii="Arial" w:hAnsi="Arial"/>
          <w:lang w:val="en-US"/>
        </w:rPr>
        <w:t xml:space="preserve"> – {{pin-title}}</w:t>
      </w:r>
      <w:bookmarkEnd w:id="4"/>
      <w:bookmarkEnd w:id="5"/>
      <w:bookmarkEnd w:id="6"/>
      <w:bookmarkEnd w:id="7"/>
    </w:p>
    <w:p w14:paraId="102A3821" w14:textId="77777777" w:rsidR="00DC7E7B" w:rsidRPr="00DC7E7B" w:rsidRDefault="00DC7E7B" w:rsidP="00DC7E7B">
      <w:pPr>
        <w:rPr>
          <w:rFonts w:ascii="Arial" w:hAnsi="Arial"/>
          <w:sz w:val="16"/>
          <w:szCs w:val="16"/>
          <w:lang w:val="en-US"/>
        </w:rPr>
      </w:pPr>
    </w:p>
    <w:p w14:paraId="3EB80D59" w14:textId="77777777" w:rsidR="00DC7E7B" w:rsidRPr="00DC7E7B" w:rsidRDefault="00DC7E7B" w:rsidP="00DC7E7B">
      <w:pPr>
        <w:rPr>
          <w:rFonts w:ascii="Arial" w:hAnsi="Arial"/>
          <w:sz w:val="10"/>
          <w:szCs w:val="10"/>
          <w:lang w:val="de-AT"/>
        </w:rPr>
      </w:pPr>
      <w:r w:rsidRPr="00DC7E7B">
        <w:rPr>
          <w:rFonts w:ascii="Arial" w:hAnsi="Arial"/>
          <w:sz w:val="10"/>
          <w:szCs w:val="10"/>
          <w:lang w:val="de-AT"/>
        </w:rPr>
        <w:t>{{</w:t>
      </w:r>
      <w:proofErr w:type="spellStart"/>
      <w:r w:rsidRPr="00DC7E7B">
        <w:rPr>
          <w:rFonts w:ascii="Arial" w:hAnsi="Arial"/>
          <w:sz w:val="10"/>
          <w:szCs w:val="10"/>
          <w:lang w:val="de-AT"/>
        </w:rPr>
        <w:t>pin</w:t>
      </w:r>
      <w:proofErr w:type="spellEnd"/>
      <w:r w:rsidRPr="00DC7E7B">
        <w:rPr>
          <w:rFonts w:ascii="Arial" w:hAnsi="Arial"/>
          <w:sz w:val="10"/>
          <w:szCs w:val="10"/>
          <w:lang w:val="de-AT"/>
        </w:rPr>
        <w:t>-plan-</w:t>
      </w:r>
      <w:proofErr w:type="spellStart"/>
      <w:r w:rsidRPr="00DC7E7B">
        <w:rPr>
          <w:rFonts w:ascii="Arial" w:hAnsi="Arial"/>
          <w:sz w:val="10"/>
          <w:szCs w:val="10"/>
          <w:lang w:val="de-AT"/>
        </w:rPr>
        <w:t>snippet</w:t>
      </w:r>
      <w:proofErr w:type="spellEnd"/>
      <w:r w:rsidRPr="00DC7E7B">
        <w:rPr>
          <w:rFonts w:ascii="Arial" w:hAnsi="Arial"/>
          <w:sz w:val="10"/>
          <w:szCs w:val="10"/>
          <w:lang w:val="de-AT"/>
        </w:rPr>
        <w:t>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DC7E7B" w:rsidRPr="00DC7E7B" w14:paraId="7E666856" w14:textId="77777777" w:rsidTr="00C02492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5E4F47C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Kategorie: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2B841B21" w14:textId="77777777" w:rsidR="00DC7E7B" w:rsidRPr="00DC7E7B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DC7E7B">
              <w:rPr>
                <w:rFonts w:ascii="Arial" w:hAnsi="Arial"/>
                <w:sz w:val="20"/>
                <w:szCs w:val="20"/>
                <w:lang w:val="de-AT"/>
              </w:rPr>
              <w:t>{{Pin-</w:t>
            </w:r>
            <w:proofErr w:type="spellStart"/>
            <w:r w:rsidRPr="00DC7E7B">
              <w:rPr>
                <w:rFonts w:ascii="Arial" w:hAnsi="Arial"/>
                <w:sz w:val="20"/>
                <w:szCs w:val="20"/>
                <w:lang w:val="de-AT"/>
              </w:rPr>
              <w:t>Category</w:t>
            </w:r>
            <w:proofErr w:type="spellEnd"/>
            <w:r w:rsidRPr="00DC7E7B">
              <w:rPr>
                <w:rFonts w:ascii="Arial" w:hAnsi="Arial"/>
                <w:sz w:val="20"/>
                <w:szCs w:val="20"/>
                <w:lang w:val="de-AT"/>
              </w:rPr>
              <w:t>}}</w:t>
            </w:r>
          </w:p>
        </w:tc>
        <w:tc>
          <w:tcPr>
            <w:tcW w:w="1276" w:type="dxa"/>
            <w:vAlign w:val="bottom"/>
          </w:tcPr>
          <w:p w14:paraId="061191EA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Plan:</w:t>
            </w:r>
          </w:p>
        </w:tc>
        <w:tc>
          <w:tcPr>
            <w:tcW w:w="4252" w:type="dxa"/>
            <w:vAlign w:val="bottom"/>
          </w:tcPr>
          <w:p w14:paraId="6B177813" w14:textId="77777777" w:rsidR="00DC7E7B" w:rsidRPr="00DC7E7B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DC7E7B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DC7E7B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DC7E7B">
              <w:rPr>
                <w:rFonts w:ascii="Arial" w:hAnsi="Arial"/>
                <w:sz w:val="20"/>
                <w:szCs w:val="20"/>
                <w:lang w:val="de-AT"/>
              </w:rPr>
              <w:t xml:space="preserve">-plan-name}} </w:t>
            </w:r>
            <w:r w:rsidRPr="00DC7E7B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</w:t>
            </w:r>
            <w:proofErr w:type="spellStart"/>
            <w:r w:rsidRPr="00DC7E7B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DC7E7B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DC7E7B" w:rsidRPr="00DC7E7B" w14:paraId="526DE9E3" w14:textId="77777777" w:rsidTr="00C02492">
        <w:trPr>
          <w:trHeight w:val="264"/>
        </w:trPr>
        <w:tc>
          <w:tcPr>
            <w:tcW w:w="1560" w:type="dxa"/>
            <w:shd w:val="clear" w:color="auto" w:fill="auto"/>
          </w:tcPr>
          <w:p w14:paraId="39BD99C3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39C0A4AF" w14:textId="77777777" w:rsidR="00DC7E7B" w:rsidRPr="00DC7E7B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DC7E7B">
              <w:rPr>
                <w:rFonts w:ascii="Arial" w:hAnsi="Arial"/>
                <w:sz w:val="20"/>
                <w:szCs w:val="20"/>
                <w:lang w:val="de-AT"/>
              </w:rPr>
              <w:t>{{Pin-Status}}</w:t>
            </w:r>
          </w:p>
        </w:tc>
        <w:tc>
          <w:tcPr>
            <w:tcW w:w="1276" w:type="dxa"/>
          </w:tcPr>
          <w:p w14:paraId="2E7A950F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Ersteller:</w:t>
            </w:r>
          </w:p>
        </w:tc>
        <w:tc>
          <w:tcPr>
            <w:tcW w:w="4252" w:type="dxa"/>
          </w:tcPr>
          <w:p w14:paraId="2FB51EDE" w14:textId="77777777" w:rsidR="00DC7E7B" w:rsidRPr="00DC7E7B" w:rsidRDefault="00DC7E7B" w:rsidP="00C02492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DC7E7B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DC7E7B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5DB28EFE" w14:textId="77777777" w:rsidR="00DC7E7B" w:rsidRPr="00DC7E7B" w:rsidRDefault="00DC7E7B" w:rsidP="00DC7E7B">
      <w:pPr>
        <w:rPr>
          <w:rFonts w:ascii="Arial" w:hAnsi="Arial"/>
          <w:sz w:val="2"/>
          <w:szCs w:val="2"/>
          <w:lang w:val="en-US"/>
        </w:rPr>
      </w:pPr>
    </w:p>
    <w:p w14:paraId="262484D6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{{if-tasks}}</w:t>
      </w:r>
    </w:p>
    <w:p w14:paraId="6208C20F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{{tasks}}</w:t>
      </w:r>
    </w:p>
    <w:p w14:paraId="05099BC2" w14:textId="77777777" w:rsidR="00DC7E7B" w:rsidRPr="00DC7E7B" w:rsidRDefault="00DC7E7B" w:rsidP="00DC7E7B">
      <w:pPr>
        <w:pStyle w:val="berschrift3"/>
        <w:rPr>
          <w:rFonts w:ascii="Arial" w:hAnsi="Arial" w:cs="Arial"/>
          <w:lang w:val="en-US"/>
        </w:rPr>
      </w:pPr>
      <w:bookmarkStart w:id="8" w:name="_Toc509310939"/>
      <w:bookmarkStart w:id="9" w:name="_Toc515875246"/>
      <w:bookmarkStart w:id="10" w:name="_Toc58486805"/>
      <w:bookmarkStart w:id="11" w:name="_Toc68250574"/>
      <w:bookmarkStart w:id="12" w:name="_Toc94713311"/>
      <w:r w:rsidRPr="00DC7E7B">
        <w:rPr>
          <w:rFonts w:ascii="Arial" w:hAnsi="Arial" w:cs="Arial"/>
          <w:lang w:val="en-US"/>
        </w:rPr>
        <w:t>Aufgabe #{{task-number}} {{task-title}}</w:t>
      </w:r>
      <w:bookmarkEnd w:id="8"/>
      <w:bookmarkEnd w:id="9"/>
      <w:bookmarkEnd w:id="10"/>
      <w:bookmarkEnd w:id="11"/>
      <w:bookmarkEnd w:id="12"/>
    </w:p>
    <w:p w14:paraId="5CA920F0" w14:textId="77777777" w:rsidR="00DC7E7B" w:rsidRPr="00DC7E7B" w:rsidRDefault="00DC7E7B" w:rsidP="00DC7E7B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DC7E7B" w:rsidRPr="00DC7E7B" w14:paraId="02A764D0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61919E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Zugewiesen: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1C52F5" w14:textId="77777777" w:rsidR="00DC7E7B" w:rsidRPr="00DC7E7B" w:rsidRDefault="00DC7E7B" w:rsidP="00C0249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DC7E7B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DC7E7B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DC7E7B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DC7E7B" w:rsidRPr="00DC7E7B" w14:paraId="19A9D7DB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D330F0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095BEE" w14:textId="77777777" w:rsidR="00DC7E7B" w:rsidRPr="00DC7E7B" w:rsidRDefault="00DC7E7B" w:rsidP="00C02492">
            <w:pPr>
              <w:pStyle w:val="Taskstandard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{{</w:t>
            </w:r>
            <w:proofErr w:type="spellStart"/>
            <w:r w:rsidRPr="00DC7E7B">
              <w:rPr>
                <w:rFonts w:ascii="Arial" w:hAnsi="Arial"/>
                <w:lang w:val="de-AT"/>
              </w:rPr>
              <w:t>taskstatus</w:t>
            </w:r>
            <w:proofErr w:type="spellEnd"/>
            <w:r w:rsidRPr="00DC7E7B">
              <w:rPr>
                <w:rFonts w:ascii="Arial" w:hAnsi="Arial"/>
                <w:lang w:val="de-AT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1883DD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Fälligkeit: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879D4A" w14:textId="77777777" w:rsidR="00DC7E7B" w:rsidRPr="00DC7E7B" w:rsidRDefault="00DC7E7B" w:rsidP="00C02492">
            <w:pPr>
              <w:pStyle w:val="Taskstandard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{{task-due-date}}</w:t>
            </w:r>
          </w:p>
        </w:tc>
      </w:tr>
      <w:tr w:rsidR="00DC7E7B" w:rsidRPr="00DC7E7B" w14:paraId="4E550890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CABA56" w14:textId="77777777" w:rsidR="00DC7E7B" w:rsidRPr="00DC7E7B" w:rsidRDefault="00DC7E7B" w:rsidP="00C02492">
            <w:pPr>
              <w:pStyle w:val="PinBeschreibung"/>
              <w:rPr>
                <w:rFonts w:ascii="Arial" w:hAnsi="Arial"/>
                <w:lang w:val="de-AT"/>
              </w:rPr>
            </w:pPr>
            <w:r w:rsidRPr="00DC7E7B">
              <w:rPr>
                <w:rFonts w:ascii="Arial" w:hAnsi="Arial"/>
                <w:lang w:val="de-AT"/>
              </w:rPr>
              <w:t>Ersteller: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5B3D8D" w14:textId="77777777" w:rsidR="00DC7E7B" w:rsidRPr="00DC7E7B" w:rsidRDefault="00DC7E7B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DC7E7B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DC7E7B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2F365AF3" w14:textId="77777777" w:rsidR="00DC7E7B" w:rsidRPr="00DC7E7B" w:rsidRDefault="00DC7E7B" w:rsidP="00DC7E7B">
      <w:pPr>
        <w:rPr>
          <w:rFonts w:ascii="Arial" w:hAnsi="Arial"/>
          <w:sz w:val="2"/>
          <w:szCs w:val="2"/>
          <w:lang w:val="en-US"/>
        </w:rPr>
      </w:pPr>
    </w:p>
    <w:p w14:paraId="534BDF90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{{/tasks}}</w:t>
      </w:r>
    </w:p>
    <w:p w14:paraId="20CC7580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{{end-if-tasks}}</w:t>
      </w:r>
    </w:p>
    <w:p w14:paraId="5EC46F56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{{if-media}}</w:t>
      </w:r>
    </w:p>
    <w:p w14:paraId="30F02D28" w14:textId="02BCEB49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{{picture-table-</w:t>
      </w:r>
      <w:r>
        <w:rPr>
          <w:rFonts w:ascii="Arial" w:hAnsi="Arial"/>
          <w:sz w:val="10"/>
          <w:szCs w:val="10"/>
          <w:lang w:val="en-US"/>
        </w:rPr>
        <w:t>small</w:t>
      </w:r>
      <w:r w:rsidRPr="00DC7E7B">
        <w:rPr>
          <w:rFonts w:ascii="Arial" w:hAnsi="Arial"/>
          <w:sz w:val="10"/>
          <w:szCs w:val="10"/>
          <w:lang w:val="en-US"/>
        </w:rPr>
        <w:t>}}</w:t>
      </w:r>
    </w:p>
    <w:p w14:paraId="09011520" w14:textId="77777777" w:rsidR="00DC7E7B" w:rsidRPr="00DC7E7B" w:rsidRDefault="00DC7E7B" w:rsidP="00DC7E7B">
      <w:pPr>
        <w:rPr>
          <w:rFonts w:ascii="Arial" w:hAnsi="Arial"/>
          <w:sz w:val="13"/>
          <w:szCs w:val="13"/>
          <w:lang w:val="en-US"/>
        </w:rPr>
      </w:pPr>
      <w:r w:rsidRPr="00DC7E7B">
        <w:rPr>
          <w:rFonts w:ascii="Arial" w:hAnsi="Arial"/>
          <w:sz w:val="13"/>
          <w:szCs w:val="13"/>
          <w:lang w:val="en-US"/>
        </w:rPr>
        <w:t>{{pin-notes-format}}</w:t>
      </w:r>
    </w:p>
    <w:p w14:paraId="09942BF1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{{pin-media-without-notes}}</w:t>
      </w:r>
    </w:p>
    <w:p w14:paraId="146682B0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{{attach-documents}}</w:t>
      </w:r>
    </w:p>
    <w:p w14:paraId="3BB04E03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{{end-if-media}}</w:t>
      </w:r>
    </w:p>
    <w:p w14:paraId="75ADAC24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DC7E7B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DC7E7B">
        <w:rPr>
          <w:rFonts w:ascii="Arial" w:hAnsi="Arial"/>
          <w:sz w:val="10"/>
          <w:szCs w:val="10"/>
          <w:lang w:val="en-US"/>
        </w:rPr>
        <w:t>}}</w:t>
      </w:r>
    </w:p>
    <w:p w14:paraId="22B1E63A" w14:textId="77777777" w:rsidR="00DC7E7B" w:rsidRPr="00DC7E7B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DC7E7B">
        <w:rPr>
          <w:rFonts w:ascii="Arial" w:hAnsi="Arial"/>
          <w:sz w:val="10"/>
          <w:szCs w:val="10"/>
          <w:lang w:val="en-US"/>
        </w:rPr>
        <w:t>{{/pins}}</w:t>
      </w:r>
    </w:p>
    <w:p w14:paraId="1DDA105F" w14:textId="77777777" w:rsidR="00DC7E7B" w:rsidRPr="00DC7E7B" w:rsidRDefault="00DC7E7B" w:rsidP="00DC7E7B">
      <w:pPr>
        <w:rPr>
          <w:rFonts w:ascii="Arial" w:hAnsi="Arial"/>
          <w:sz w:val="10"/>
          <w:szCs w:val="10"/>
          <w:lang w:val="de-AT"/>
        </w:rPr>
      </w:pPr>
      <w:r w:rsidRPr="00DC7E7B">
        <w:rPr>
          <w:rFonts w:ascii="Arial" w:hAnsi="Arial"/>
          <w:sz w:val="10"/>
          <w:szCs w:val="10"/>
          <w:lang w:val="de-AT"/>
        </w:rPr>
        <w:t>{{/</w:t>
      </w:r>
      <w:proofErr w:type="spellStart"/>
      <w:r w:rsidRPr="00DC7E7B">
        <w:rPr>
          <w:rFonts w:ascii="Arial" w:hAnsi="Arial"/>
          <w:sz w:val="10"/>
          <w:szCs w:val="10"/>
          <w:lang w:val="de-AT"/>
        </w:rPr>
        <w:t>pin-sort</w:t>
      </w:r>
      <w:proofErr w:type="spellEnd"/>
      <w:r w:rsidRPr="00DC7E7B">
        <w:rPr>
          <w:rFonts w:ascii="Arial" w:hAnsi="Arial"/>
          <w:sz w:val="10"/>
          <w:szCs w:val="10"/>
          <w:lang w:val="de-AT"/>
        </w:rPr>
        <w:t>}}</w:t>
      </w:r>
    </w:p>
    <w:p w14:paraId="51B2C30F" w14:textId="77777777" w:rsidR="00DC7E7B" w:rsidRPr="00DC7E7B" w:rsidRDefault="00DC7E7B" w:rsidP="00DC7E7B">
      <w:pPr>
        <w:rPr>
          <w:rFonts w:ascii="Arial" w:hAnsi="Arial"/>
          <w:sz w:val="24"/>
          <w:szCs w:val="24"/>
          <w:lang w:val="de-AT"/>
        </w:rPr>
      </w:pPr>
    </w:p>
    <w:p w14:paraId="443C9624" w14:textId="4384D8E4" w:rsidR="00E76EB8" w:rsidRPr="00DC7E7B" w:rsidRDefault="00E76EB8" w:rsidP="00DC7E7B">
      <w:pPr>
        <w:rPr>
          <w:rFonts w:ascii="Arial" w:hAnsi="Arial"/>
          <w:sz w:val="10"/>
          <w:szCs w:val="10"/>
        </w:rPr>
      </w:pPr>
    </w:p>
    <w:sectPr w:rsidR="00E76EB8" w:rsidRPr="00DC7E7B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208AF9" w14:textId="77777777" w:rsidR="007C396B" w:rsidRDefault="007C396B" w:rsidP="00BB7C94">
      <w:pPr>
        <w:spacing w:line="240" w:lineRule="auto"/>
      </w:pPr>
      <w:r>
        <w:separator/>
      </w:r>
    </w:p>
  </w:endnote>
  <w:endnote w:type="continuationSeparator" w:id="0">
    <w:p w14:paraId="53B0BD9F" w14:textId="77777777" w:rsidR="007C396B" w:rsidRDefault="007C396B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777777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von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Seiten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255B05" w14:textId="77777777" w:rsidR="007C396B" w:rsidRDefault="007C396B" w:rsidP="00BB7C94">
      <w:pPr>
        <w:spacing w:line="240" w:lineRule="auto"/>
      </w:pPr>
      <w:r>
        <w:separator/>
      </w:r>
    </w:p>
  </w:footnote>
  <w:footnote w:type="continuationSeparator" w:id="0">
    <w:p w14:paraId="464FAFAF" w14:textId="77777777" w:rsidR="007C396B" w:rsidRDefault="007C396B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44980D9C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Datum: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396B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DC7E7B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67A1B6D-6D8F-4C84-9437-37A2D2C6E912}"/>
</file>

<file path=customXml/itemProps3.xml><?xml version="1.0" encoding="utf-8"?>
<ds:datastoreItem xmlns:ds="http://schemas.openxmlformats.org/officeDocument/2006/customXml" ds:itemID="{0F0C4013-018A-4CD6-B751-4EFD2C065355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148</Words>
  <Characters>939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33</cp:revision>
  <dcterms:created xsi:type="dcterms:W3CDTF">2020-12-02T13:32:00Z</dcterms:created>
  <dcterms:modified xsi:type="dcterms:W3CDTF">2023-05-25T12:37:00Z</dcterms:modified>
</cp:coreProperties>
</file>